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Sanitär 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Sanitärarbeiten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